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FBAC7" w14:textId="77777777" w:rsidR="00C26FBC" w:rsidRDefault="00C26FBC" w:rsidP="00C26F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RYGTON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500D179E" w14:textId="77777777" w:rsidR="00C26FBC" w:rsidRDefault="00C26FBC" w:rsidP="00C26F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Dyer.</w:t>
      </w:r>
    </w:p>
    <w:p w14:paraId="214FF280" w14:textId="77777777" w:rsidR="00C26FBC" w:rsidRDefault="00C26FBC" w:rsidP="00C26F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16D3C5" w14:textId="77777777" w:rsidR="00C26FBC" w:rsidRDefault="00C26FBC" w:rsidP="00C26F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C6FA0A" w14:textId="77777777" w:rsidR="00C26FBC" w:rsidRDefault="00C26FBC" w:rsidP="00C26F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Badale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Enceree</w:t>
      </w:r>
      <w:proofErr w:type="spellEnd"/>
    </w:p>
    <w:p w14:paraId="05734ACC" w14:textId="77777777" w:rsidR="00C26FBC" w:rsidRDefault="00C26FBC" w:rsidP="00C26F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York,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Ekford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Gateshead, County Durham(q.v.).</w:t>
      </w:r>
    </w:p>
    <w:p w14:paraId="33091CA6" w14:textId="77777777" w:rsidR="00C26FBC" w:rsidRDefault="00C26FBC" w:rsidP="00C26F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A6F1D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F9CCA0B" w14:textId="77777777" w:rsidR="00C26FBC" w:rsidRDefault="00C26FBC" w:rsidP="00C26F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FFFB9C" w14:textId="77777777" w:rsidR="00C26FBC" w:rsidRDefault="00C26FBC" w:rsidP="00C26F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647400" w14:textId="77777777" w:rsidR="00C26FBC" w:rsidRDefault="00C26FBC" w:rsidP="00C26F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2022</w:t>
      </w:r>
    </w:p>
    <w:p w14:paraId="3FEC103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7D924" w14:textId="77777777" w:rsidR="00C26FBC" w:rsidRDefault="00C26FBC" w:rsidP="009139A6">
      <w:r>
        <w:separator/>
      </w:r>
    </w:p>
  </w:endnote>
  <w:endnote w:type="continuationSeparator" w:id="0">
    <w:p w14:paraId="5E8ABE27" w14:textId="77777777" w:rsidR="00C26FBC" w:rsidRDefault="00C26F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557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8275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8BE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67C39" w14:textId="77777777" w:rsidR="00C26FBC" w:rsidRDefault="00C26FBC" w:rsidP="009139A6">
      <w:r>
        <w:separator/>
      </w:r>
    </w:p>
  </w:footnote>
  <w:footnote w:type="continuationSeparator" w:id="0">
    <w:p w14:paraId="54CA9FC3" w14:textId="77777777" w:rsidR="00C26FBC" w:rsidRDefault="00C26F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FC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1E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D03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FB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6FB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AC5F1"/>
  <w15:chartTrackingRefBased/>
  <w15:docId w15:val="{546EBF8F-A280-47FD-AC05-8B3EAE115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26F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2022-05-15T19:38:00Z</dcterms:created>
  <dcterms:modified xsi:type="dcterms:W3CDTF">2022-05-15T19:38:00Z</dcterms:modified>
</cp:coreProperties>
</file>